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670D" w14:textId="77777777" w:rsidR="00752FA6" w:rsidRDefault="00752FA6" w:rsidP="00752FA6">
      <w:pPr>
        <w:pStyle w:val="NoSpacing"/>
      </w:pPr>
      <w:r>
        <w:rPr>
          <w:u w:val="single"/>
        </w:rPr>
        <w:t>Richard HOLT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051123EF" w14:textId="003FECCD" w:rsidR="00752FA6" w:rsidRDefault="00752FA6" w:rsidP="00752FA6">
      <w:pPr>
        <w:pStyle w:val="NoSpacing"/>
      </w:pPr>
      <w:r>
        <w:t xml:space="preserve">of York. </w:t>
      </w:r>
      <w:r>
        <w:t>Tailor.</w:t>
      </w:r>
      <w:bookmarkStart w:id="0" w:name="_GoBack"/>
      <w:bookmarkEnd w:id="0"/>
    </w:p>
    <w:p w14:paraId="7D9C42DD" w14:textId="77777777" w:rsidR="00752FA6" w:rsidRDefault="00752FA6" w:rsidP="00752FA6">
      <w:pPr>
        <w:pStyle w:val="NoSpacing"/>
      </w:pPr>
    </w:p>
    <w:p w14:paraId="6EBE1D94" w14:textId="77777777" w:rsidR="00752FA6" w:rsidRDefault="00752FA6" w:rsidP="00752FA6">
      <w:pPr>
        <w:pStyle w:val="NoSpacing"/>
      </w:pPr>
    </w:p>
    <w:p w14:paraId="0E81BC5E" w14:textId="77777777" w:rsidR="00752FA6" w:rsidRDefault="00752FA6" w:rsidP="00752FA6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22241088" w14:textId="77777777" w:rsidR="00752FA6" w:rsidRDefault="00752FA6" w:rsidP="00752FA6">
      <w:pPr>
        <w:pStyle w:val="NoSpacing"/>
      </w:pPr>
    </w:p>
    <w:p w14:paraId="5C9AF597" w14:textId="77777777" w:rsidR="00752FA6" w:rsidRDefault="00752FA6" w:rsidP="00752FA6">
      <w:pPr>
        <w:pStyle w:val="NoSpacing"/>
      </w:pPr>
    </w:p>
    <w:p w14:paraId="3FCC86EF" w14:textId="77777777" w:rsidR="00752FA6" w:rsidRDefault="00752FA6" w:rsidP="00752FA6">
      <w:pPr>
        <w:pStyle w:val="NoSpacing"/>
      </w:pPr>
      <w:r>
        <w:t>18 November 2018</w:t>
      </w:r>
    </w:p>
    <w:p w14:paraId="1E414016" w14:textId="187DEF87" w:rsidR="006B2F86" w:rsidRPr="00752FA6" w:rsidRDefault="00752FA6" w:rsidP="00E71FC3">
      <w:pPr>
        <w:pStyle w:val="NoSpacing"/>
      </w:pPr>
    </w:p>
    <w:sectPr w:rsidR="006B2F86" w:rsidRPr="00752F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EA17" w14:textId="77777777" w:rsidR="00752FA6" w:rsidRDefault="00752FA6" w:rsidP="00E71FC3">
      <w:pPr>
        <w:spacing w:after="0" w:line="240" w:lineRule="auto"/>
      </w:pPr>
      <w:r>
        <w:separator/>
      </w:r>
    </w:p>
  </w:endnote>
  <w:endnote w:type="continuationSeparator" w:id="0">
    <w:p w14:paraId="5B663D0F" w14:textId="77777777" w:rsidR="00752FA6" w:rsidRDefault="00752F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0B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46143" w14:textId="77777777" w:rsidR="00752FA6" w:rsidRDefault="00752FA6" w:rsidP="00E71FC3">
      <w:pPr>
        <w:spacing w:after="0" w:line="240" w:lineRule="auto"/>
      </w:pPr>
      <w:r>
        <w:separator/>
      </w:r>
    </w:p>
  </w:footnote>
  <w:footnote w:type="continuationSeparator" w:id="0">
    <w:p w14:paraId="6EDA86C7" w14:textId="77777777" w:rsidR="00752FA6" w:rsidRDefault="00752F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A6"/>
    <w:rsid w:val="001A7C09"/>
    <w:rsid w:val="00577BD5"/>
    <w:rsid w:val="00656CBA"/>
    <w:rsid w:val="006A1F77"/>
    <w:rsid w:val="00733BE7"/>
    <w:rsid w:val="00752F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A516F"/>
  <w15:chartTrackingRefBased/>
  <w15:docId w15:val="{261E30EC-0FD8-42BD-BFD6-61D35757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1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2018-11-18T19:21:00Z</dcterms:created>
  <dcterms:modified xsi:type="dcterms:W3CDTF">2018-11-18T19:23:00Z</dcterms:modified>
</cp:coreProperties>
</file>